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33F" w:rsidRDefault="001F633F" w:rsidP="004141E8">
      <w:pPr>
        <w:tabs>
          <w:tab w:val="center" w:pos="4536"/>
        </w:tabs>
        <w:rPr>
          <w:rFonts w:cs="Arial"/>
          <w:b/>
          <w:bCs/>
          <w:szCs w:val="22"/>
        </w:rPr>
      </w:pPr>
    </w:p>
    <w:p w:rsidR="00A110C7" w:rsidRPr="00A262A4" w:rsidRDefault="00A110C7" w:rsidP="001549A6">
      <w:pPr>
        <w:tabs>
          <w:tab w:val="right" w:pos="9072"/>
        </w:tabs>
        <w:rPr>
          <w:rFonts w:cs="Arial"/>
          <w:szCs w:val="22"/>
        </w:rPr>
      </w:pPr>
      <w:r w:rsidRPr="00A262A4">
        <w:rPr>
          <w:rFonts w:cs="Arial"/>
          <w:b/>
          <w:bCs/>
          <w:szCs w:val="22"/>
        </w:rPr>
        <w:t>D.1 Gliederung</w:t>
      </w:r>
      <w:r w:rsidR="00FF4ECB">
        <w:rPr>
          <w:rFonts w:cs="Arial"/>
          <w:b/>
          <w:bCs/>
          <w:szCs w:val="22"/>
        </w:rPr>
        <w:t xml:space="preserve"> der einzureichenden Unterlagen</w:t>
      </w:r>
      <w:r w:rsidR="001549A6">
        <w:rPr>
          <w:rFonts w:cs="Arial"/>
          <w:b/>
          <w:bCs/>
          <w:szCs w:val="22"/>
        </w:rPr>
        <w:tab/>
      </w:r>
    </w:p>
    <w:p w:rsidR="00A110C7" w:rsidRDefault="00A110C7" w:rsidP="00A110C7">
      <w:pPr>
        <w:rPr>
          <w:rFonts w:cs="Arial"/>
          <w:sz w:val="20"/>
          <w:szCs w:val="20"/>
        </w:rPr>
      </w:pPr>
    </w:p>
    <w:p w:rsidR="0030359C" w:rsidRPr="00C57159" w:rsidRDefault="0030359C" w:rsidP="00A110C7">
      <w:pPr>
        <w:rPr>
          <w:rFonts w:cs="Arial"/>
          <w:sz w:val="20"/>
          <w:szCs w:val="20"/>
        </w:rPr>
      </w:pPr>
    </w:p>
    <w:p w:rsidR="00A110C7" w:rsidRPr="00C57159" w:rsidRDefault="00A110C7" w:rsidP="00A110C7">
      <w:pPr>
        <w:rPr>
          <w:rFonts w:cs="Arial"/>
          <w:sz w:val="20"/>
          <w:szCs w:val="20"/>
        </w:rPr>
      </w:pPr>
    </w:p>
    <w:tbl>
      <w:tblPr>
        <w:tblW w:w="914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418"/>
        <w:gridCol w:w="4677"/>
        <w:gridCol w:w="2410"/>
      </w:tblGrid>
      <w:tr w:rsidR="00A110C7" w:rsidRPr="00C57159" w:rsidTr="005018E1">
        <w:trPr>
          <w:trHeight w:val="699"/>
        </w:trPr>
        <w:tc>
          <w:tcPr>
            <w:tcW w:w="20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Bieter:</w:t>
            </w:r>
          </w:p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A110C7" w:rsidRPr="00C57159" w:rsidRDefault="005018E1" w:rsidP="005018E1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bookmarkStart w:id="0" w:name="_GoBack"/>
            <w:r w:rsidR="00FF4ECB">
              <w:rPr>
                <w:rFonts w:cs="Arial"/>
                <w:sz w:val="20"/>
                <w:szCs w:val="20"/>
              </w:rPr>
              <w:t> </w:t>
            </w:r>
            <w:r w:rsidR="00FF4ECB">
              <w:rPr>
                <w:rFonts w:cs="Arial"/>
                <w:sz w:val="20"/>
                <w:szCs w:val="20"/>
              </w:rPr>
              <w:t> </w:t>
            </w:r>
            <w:r w:rsidR="00FF4ECB">
              <w:rPr>
                <w:rFonts w:cs="Arial"/>
                <w:sz w:val="20"/>
                <w:szCs w:val="20"/>
              </w:rPr>
              <w:t> </w:t>
            </w:r>
            <w:r w:rsidR="00FF4ECB">
              <w:rPr>
                <w:rFonts w:cs="Arial"/>
                <w:sz w:val="20"/>
                <w:szCs w:val="20"/>
              </w:rPr>
              <w:t> </w:t>
            </w:r>
            <w:r w:rsidR="00FF4ECB">
              <w:rPr>
                <w:rFonts w:cs="Arial"/>
                <w:sz w:val="20"/>
                <w:szCs w:val="20"/>
              </w:rPr>
              <w:t> </w:t>
            </w:r>
            <w:bookmarkEnd w:id="0"/>
            <w:r>
              <w:rPr>
                <w:rFonts w:cs="Arial"/>
                <w:sz w:val="20"/>
                <w:szCs w:val="20"/>
              </w:rPr>
              <w:fldChar w:fldCharType="end"/>
            </w:r>
          </w:p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A110C7" w:rsidRPr="00C57159" w:rsidRDefault="00A110C7" w:rsidP="005018E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A110C7" w:rsidRPr="00C57159" w:rsidRDefault="00A110C7" w:rsidP="00C57159">
            <w:pPr>
              <w:shd w:val="pct10" w:color="auto" w:fill="auto"/>
              <w:rPr>
                <w:rFonts w:cs="Arial"/>
                <w:sz w:val="20"/>
                <w:szCs w:val="20"/>
              </w:rPr>
            </w:pPr>
          </w:p>
        </w:tc>
      </w:tr>
      <w:tr w:rsidR="00A110C7" w:rsidRPr="00C57159" w:rsidTr="005018E1">
        <w:trPr>
          <w:trHeight w:val="572"/>
        </w:trPr>
        <w:tc>
          <w:tcPr>
            <w:tcW w:w="20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Vergabenummer: </w:t>
            </w:r>
          </w:p>
        </w:tc>
        <w:tc>
          <w:tcPr>
            <w:tcW w:w="46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5018E1" w:rsidP="00941E6E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1E0A59">
              <w:rPr>
                <w:rFonts w:cs="Arial"/>
                <w:noProof/>
                <w:sz w:val="20"/>
                <w:szCs w:val="20"/>
              </w:rPr>
              <w:t>(ZV) 19-21-</w:t>
            </w:r>
            <w:r w:rsidR="00D07961">
              <w:rPr>
                <w:rFonts w:cs="Arial"/>
                <w:noProof/>
                <w:sz w:val="20"/>
                <w:szCs w:val="20"/>
              </w:rPr>
              <w:t>80-</w:t>
            </w:r>
            <w:r w:rsidR="00941E6E">
              <w:rPr>
                <w:rFonts w:cs="Arial"/>
                <w:noProof/>
                <w:sz w:val="20"/>
                <w:szCs w:val="20"/>
              </w:rPr>
              <w:t>136</w:t>
            </w:r>
            <w:r w:rsidR="007677C9">
              <w:rPr>
                <w:rFonts w:cs="Arial"/>
                <w:noProof/>
                <w:sz w:val="20"/>
                <w:szCs w:val="20"/>
              </w:rPr>
              <w:t>/1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 w:rsidR="00941E6E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2410" w:type="dxa"/>
            <w:vMerge/>
            <w:tcBorders>
              <w:right w:val="single" w:sz="8" w:space="0" w:color="000000"/>
            </w:tcBorders>
          </w:tcPr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</w:p>
        </w:tc>
      </w:tr>
      <w:tr w:rsidR="00A110C7" w:rsidRPr="00C57159" w:rsidTr="005018E1">
        <w:trPr>
          <w:trHeight w:val="538"/>
        </w:trPr>
        <w:tc>
          <w:tcPr>
            <w:tcW w:w="20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AA3CC9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right w:val="single" w:sz="8" w:space="0" w:color="000000"/>
            </w:tcBorders>
          </w:tcPr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</w:p>
          <w:p w:rsidR="00A110C7" w:rsidRPr="00C57159" w:rsidRDefault="006906C6" w:rsidP="00A110C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Bitte Seiten</w:t>
            </w:r>
            <w:r w:rsidR="00A110C7" w:rsidRPr="00C57159">
              <w:rPr>
                <w:rFonts w:cs="Arial"/>
                <w:sz w:val="20"/>
                <w:szCs w:val="20"/>
              </w:rPr>
              <w:t xml:space="preserve">zahl(en) im eingereichten Angebot angeben </w:t>
            </w:r>
          </w:p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sz w:val="20"/>
                <w:szCs w:val="20"/>
              </w:rPr>
              <w:t>(von – bis)</w:t>
            </w:r>
          </w:p>
        </w:tc>
      </w:tr>
      <w:tr w:rsidR="00A110C7" w:rsidRPr="00C57159" w:rsidTr="006906C6">
        <w:trPr>
          <w:trHeight w:val="697"/>
        </w:trPr>
        <w:tc>
          <w:tcPr>
            <w:tcW w:w="6732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D5173C" w:rsidP="0030359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Alle nach A.5</w:t>
            </w:r>
            <w:r w:rsidR="00A110C7" w:rsidRPr="00C57159">
              <w:rPr>
                <w:rFonts w:cs="Arial"/>
                <w:b/>
                <w:bCs/>
                <w:sz w:val="20"/>
                <w:szCs w:val="20"/>
              </w:rPr>
              <w:t xml:space="preserve"> geforderten Unterlagen sind mit Angebotsabgabe je Los einzureichen. Die dort vorgegebene Reihenfolge ist einzuhalten.</w:t>
            </w:r>
          </w:p>
        </w:tc>
        <w:tc>
          <w:tcPr>
            <w:tcW w:w="2410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</w:p>
        </w:tc>
      </w:tr>
      <w:tr w:rsidR="00A110C7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DD58AD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Angebotsschreiben des Kreises Recklinghausen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" w:name="Text14"/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A110C7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DD58AD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D.1 Gliederung der einzureichenden Unterlagen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D.2 Angaben des Bieters / der Bietergemeinschaft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D.3 Erklärungen zur Fachkunde und Leistungsfähigkeit</w:t>
            </w:r>
            <w:r w:rsidR="00D5173C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D5173C" w:rsidRPr="00D5173C">
              <w:rPr>
                <w:rFonts w:cs="Arial"/>
                <w:bCs/>
                <w:sz w:val="20"/>
                <w:szCs w:val="20"/>
              </w:rPr>
              <w:t>(bei Bietergemeinschaften von jedem Mitglied der Bietergemeinschaft auszufüllen)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D.3.1 Nachweis der Fachkunde / Referenzen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D.3.2 Räumlichkeiten / Außengelände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E.1 Los- und Preisblatt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EA079E" w:rsidRDefault="00EA079E" w:rsidP="00973AC0">
            <w:pPr>
              <w:rPr>
                <w:rFonts w:cs="Arial"/>
                <w:b/>
                <w:sz w:val="20"/>
                <w:szCs w:val="20"/>
              </w:rPr>
            </w:pPr>
            <w:r w:rsidRPr="00EA079E">
              <w:rPr>
                <w:rFonts w:cs="Arial"/>
                <w:b/>
                <w:sz w:val="20"/>
                <w:szCs w:val="20"/>
              </w:rPr>
              <w:t>Tariftreueerklärun</w:t>
            </w:r>
            <w:r w:rsidR="00D5173C">
              <w:rPr>
                <w:rFonts w:cs="Arial"/>
                <w:b/>
                <w:sz w:val="20"/>
                <w:szCs w:val="20"/>
              </w:rPr>
              <w:t xml:space="preserve">g </w:t>
            </w:r>
            <w:r w:rsidR="00D5173C" w:rsidRPr="00D5173C">
              <w:rPr>
                <w:rFonts w:cs="Arial"/>
                <w:bCs/>
                <w:sz w:val="20"/>
                <w:szCs w:val="20"/>
              </w:rPr>
              <w:t>(bei Bietergemeinschaften von jedem Mitglied der Bietergemeinschaft auszufüllen)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5018E1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EA079E" w:rsidP="007F3F92">
            <w:r w:rsidRPr="00C57159">
              <w:rPr>
                <w:rFonts w:cs="Arial"/>
                <w:b/>
                <w:bCs/>
                <w:sz w:val="20"/>
                <w:szCs w:val="20"/>
              </w:rPr>
              <w:t>Konzept</w:t>
            </w:r>
            <w:r w:rsidR="00D5173C">
              <w:rPr>
                <w:rFonts w:cs="Arial"/>
                <w:b/>
                <w:bCs/>
                <w:sz w:val="20"/>
                <w:szCs w:val="20"/>
              </w:rPr>
              <w:t xml:space="preserve"> (ohne Briefkopf und ohne Namensnennung!)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5018E1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5018E1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5018E1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166"/>
        </w:trPr>
        <w:tc>
          <w:tcPr>
            <w:tcW w:w="6732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973AC0" w:rsidRPr="00C57159" w:rsidRDefault="00973AC0" w:rsidP="00A110C7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973AC0" w:rsidRPr="00C57159" w:rsidRDefault="00973AC0" w:rsidP="00A110C7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Gesamtseitenzahl </w:t>
            </w:r>
          </w:p>
        </w:tc>
        <w:tc>
          <w:tcPr>
            <w:tcW w:w="241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A110C7" w:rsidRDefault="00A110C7" w:rsidP="00EE3EF1">
      <w:pPr>
        <w:rPr>
          <w:rFonts w:cs="Arial"/>
          <w:color w:val="000000"/>
          <w:sz w:val="20"/>
          <w:szCs w:val="20"/>
          <w:u w:val="single"/>
        </w:rPr>
      </w:pPr>
    </w:p>
    <w:p w:rsidR="00FF227D" w:rsidRDefault="00FF227D" w:rsidP="0036073E">
      <w:pPr>
        <w:pStyle w:val="Default"/>
        <w:rPr>
          <w:sz w:val="20"/>
          <w:szCs w:val="20"/>
        </w:rPr>
      </w:pPr>
    </w:p>
    <w:p w:rsidR="00CE61CE" w:rsidRPr="005E2CD4" w:rsidRDefault="00CE61CE" w:rsidP="00FF227D">
      <w:pPr>
        <w:rPr>
          <w:rFonts w:cs="Arial"/>
          <w:sz w:val="20"/>
          <w:szCs w:val="20"/>
        </w:rPr>
      </w:pPr>
    </w:p>
    <w:sectPr w:rsidR="00CE61CE" w:rsidRPr="005E2CD4" w:rsidSect="0036073E">
      <w:headerReference w:type="default" r:id="rId9"/>
      <w:footerReference w:type="default" r:id="rId10"/>
      <w:pgSz w:w="11906" w:h="16838"/>
      <w:pgMar w:top="1701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E6C" w:rsidRDefault="009C7E6C" w:rsidP="00AC0F1D">
      <w:r>
        <w:separator/>
      </w:r>
    </w:p>
  </w:endnote>
  <w:endnote w:type="continuationSeparator" w:id="0">
    <w:p w:rsidR="009C7E6C" w:rsidRDefault="009C7E6C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E6C" w:rsidRPr="00DE03CC" w:rsidRDefault="009C7E6C" w:rsidP="00F37D66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</w:tabs>
      <w:jc w:val="center"/>
      <w:rPr>
        <w:rFonts w:eastAsiaTheme="majorEastAsia" w:cs="Arial"/>
        <w:sz w:val="16"/>
        <w:szCs w:val="16"/>
      </w:rPr>
    </w:pPr>
  </w:p>
  <w:p w:rsidR="009C7E6C" w:rsidRPr="00DE03CC" w:rsidRDefault="009C7E6C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9C7E6C" w:rsidRPr="007C44D8" w:rsidRDefault="009C7E6C" w:rsidP="004141E8">
    <w:pPr>
      <w:pStyle w:val="Fuzeile"/>
      <w:pBdr>
        <w:top w:val="thinThickSmallGap" w:sz="24" w:space="1" w:color="622423" w:themeColor="accent2" w:themeShade="7F"/>
      </w:pBdr>
      <w:tabs>
        <w:tab w:val="clear" w:pos="9072"/>
        <w:tab w:val="left" w:pos="7797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941E6E">
      <w:rPr>
        <w:rFonts w:eastAsiaTheme="majorEastAsia" w:cs="Arial"/>
        <w:sz w:val="20"/>
        <w:szCs w:val="20"/>
      </w:rPr>
      <w:t>30</w:t>
    </w:r>
    <w:r w:rsidR="00D07961">
      <w:rPr>
        <w:rFonts w:eastAsiaTheme="majorEastAsia" w:cs="Arial"/>
        <w:sz w:val="20"/>
        <w:szCs w:val="20"/>
      </w:rPr>
      <w:t>.0</w:t>
    </w:r>
    <w:r w:rsidR="00941E6E">
      <w:rPr>
        <w:rFonts w:eastAsiaTheme="majorEastAsia" w:cs="Arial"/>
        <w:sz w:val="20"/>
        <w:szCs w:val="20"/>
      </w:rPr>
      <w:t>3</w:t>
    </w:r>
    <w:r>
      <w:rPr>
        <w:rFonts w:eastAsiaTheme="majorEastAsia" w:cs="Arial"/>
        <w:sz w:val="20"/>
        <w:szCs w:val="20"/>
      </w:rPr>
      <w:t>.201</w:t>
    </w:r>
    <w:r w:rsidR="00941E6E">
      <w:rPr>
        <w:rFonts w:eastAsiaTheme="majorEastAsia" w:cs="Arial"/>
        <w:sz w:val="20"/>
        <w:szCs w:val="20"/>
      </w:rPr>
      <w:t>7</w:t>
    </w:r>
    <w:r>
      <w:rPr>
        <w:rFonts w:eastAsiaTheme="majorEastAsia" w:cs="Arial"/>
        <w:sz w:val="20"/>
        <w:szCs w:val="20"/>
      </w:rPr>
      <w:t xml:space="preserve"> </w:t>
    </w:r>
    <w:r w:rsidR="004141E8">
      <w:rPr>
        <w:rFonts w:eastAsiaTheme="majorEastAsia" w:cs="Arial"/>
        <w:sz w:val="20"/>
        <w:szCs w:val="20"/>
      </w:rPr>
      <w:tab/>
    </w:r>
    <w:r w:rsidR="007677C9">
      <w:rPr>
        <w:sz w:val="20"/>
        <w:szCs w:val="20"/>
      </w:rPr>
      <w:t>(ZV) 19-21-80</w:t>
    </w:r>
    <w:r w:rsidR="004141E8">
      <w:rPr>
        <w:sz w:val="20"/>
        <w:szCs w:val="20"/>
      </w:rPr>
      <w:t>-</w:t>
    </w:r>
    <w:r w:rsidR="00941E6E">
      <w:rPr>
        <w:sz w:val="20"/>
        <w:szCs w:val="20"/>
      </w:rPr>
      <w:t>136</w:t>
    </w:r>
    <w:r w:rsidR="004141E8">
      <w:rPr>
        <w:sz w:val="20"/>
        <w:szCs w:val="20"/>
      </w:rPr>
      <w:t>/1</w:t>
    </w:r>
    <w:r w:rsidR="00941E6E">
      <w:rPr>
        <w:sz w:val="20"/>
        <w:szCs w:val="20"/>
      </w:rPr>
      <w:t>7</w:t>
    </w:r>
    <w:r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2F3F36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2F3F36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E6C" w:rsidRDefault="009C7E6C" w:rsidP="00AC0F1D">
      <w:r>
        <w:separator/>
      </w:r>
    </w:p>
  </w:footnote>
  <w:footnote w:type="continuationSeparator" w:id="0">
    <w:p w:rsidR="009C7E6C" w:rsidRDefault="009C7E6C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33F" w:rsidRDefault="001F633F" w:rsidP="001F633F">
    <w:pPr>
      <w:pStyle w:val="Kopfzeile"/>
      <w:jc w:val="right"/>
    </w:pPr>
  </w:p>
  <w:p w:rsidR="001F633F" w:rsidRDefault="001F633F" w:rsidP="001F633F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RhFZaC9oQp9jGiGz1CCY5Hso8QY=" w:salt="snKW5PvR3GYd+s5lKvaObA=="/>
  <w:defaultTabStop w:val="709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61FB5"/>
    <w:rsid w:val="000866E0"/>
    <w:rsid w:val="00092D29"/>
    <w:rsid w:val="00093DDD"/>
    <w:rsid w:val="000A6CA4"/>
    <w:rsid w:val="000A7E0B"/>
    <w:rsid w:val="000B2C8D"/>
    <w:rsid w:val="000C1A6D"/>
    <w:rsid w:val="000C5B18"/>
    <w:rsid w:val="000D267A"/>
    <w:rsid w:val="000E1F55"/>
    <w:rsid w:val="000F06C9"/>
    <w:rsid w:val="000F1AA2"/>
    <w:rsid w:val="000F1FD8"/>
    <w:rsid w:val="00103ED2"/>
    <w:rsid w:val="00141EA4"/>
    <w:rsid w:val="001549A6"/>
    <w:rsid w:val="00171118"/>
    <w:rsid w:val="0019754C"/>
    <w:rsid w:val="001A022D"/>
    <w:rsid w:val="001B716F"/>
    <w:rsid w:val="001C56A0"/>
    <w:rsid w:val="001D0B20"/>
    <w:rsid w:val="001E0A59"/>
    <w:rsid w:val="001E24B3"/>
    <w:rsid w:val="001F04D5"/>
    <w:rsid w:val="001F2029"/>
    <w:rsid w:val="001F633F"/>
    <w:rsid w:val="001F6CC5"/>
    <w:rsid w:val="00206433"/>
    <w:rsid w:val="00236493"/>
    <w:rsid w:val="0023715F"/>
    <w:rsid w:val="00242803"/>
    <w:rsid w:val="00271CA1"/>
    <w:rsid w:val="002A2E84"/>
    <w:rsid w:val="002A44CF"/>
    <w:rsid w:val="002F3F36"/>
    <w:rsid w:val="0030359C"/>
    <w:rsid w:val="0033105D"/>
    <w:rsid w:val="00332B32"/>
    <w:rsid w:val="003509C0"/>
    <w:rsid w:val="0036073E"/>
    <w:rsid w:val="00381D32"/>
    <w:rsid w:val="003836E6"/>
    <w:rsid w:val="003E47D8"/>
    <w:rsid w:val="00400024"/>
    <w:rsid w:val="0040760B"/>
    <w:rsid w:val="004141E8"/>
    <w:rsid w:val="004362EE"/>
    <w:rsid w:val="0045152E"/>
    <w:rsid w:val="0045348E"/>
    <w:rsid w:val="004805E7"/>
    <w:rsid w:val="00495756"/>
    <w:rsid w:val="0049674F"/>
    <w:rsid w:val="004A762D"/>
    <w:rsid w:val="004B0976"/>
    <w:rsid w:val="004B400C"/>
    <w:rsid w:val="004B6334"/>
    <w:rsid w:val="004E259B"/>
    <w:rsid w:val="004E3F24"/>
    <w:rsid w:val="005018E1"/>
    <w:rsid w:val="0053309A"/>
    <w:rsid w:val="00557AF2"/>
    <w:rsid w:val="0058607D"/>
    <w:rsid w:val="00587CAC"/>
    <w:rsid w:val="005949D0"/>
    <w:rsid w:val="00596867"/>
    <w:rsid w:val="005B732E"/>
    <w:rsid w:val="005C539D"/>
    <w:rsid w:val="005C7A05"/>
    <w:rsid w:val="005D46D9"/>
    <w:rsid w:val="005D543E"/>
    <w:rsid w:val="005E2CD4"/>
    <w:rsid w:val="005F1315"/>
    <w:rsid w:val="005F30A8"/>
    <w:rsid w:val="006040C7"/>
    <w:rsid w:val="00610624"/>
    <w:rsid w:val="00625534"/>
    <w:rsid w:val="00654D4E"/>
    <w:rsid w:val="00660F0A"/>
    <w:rsid w:val="006722AD"/>
    <w:rsid w:val="006906C6"/>
    <w:rsid w:val="006A4E26"/>
    <w:rsid w:val="006E167C"/>
    <w:rsid w:val="006F295D"/>
    <w:rsid w:val="0071001B"/>
    <w:rsid w:val="0072023E"/>
    <w:rsid w:val="00734E48"/>
    <w:rsid w:val="00736781"/>
    <w:rsid w:val="007619ED"/>
    <w:rsid w:val="007677C9"/>
    <w:rsid w:val="007730DA"/>
    <w:rsid w:val="007C1727"/>
    <w:rsid w:val="007C44D8"/>
    <w:rsid w:val="007D5F02"/>
    <w:rsid w:val="007E0AC6"/>
    <w:rsid w:val="007E3FB2"/>
    <w:rsid w:val="007F313F"/>
    <w:rsid w:val="007F3F92"/>
    <w:rsid w:val="007F7E8A"/>
    <w:rsid w:val="00813F4B"/>
    <w:rsid w:val="0081579C"/>
    <w:rsid w:val="0082282D"/>
    <w:rsid w:val="00831448"/>
    <w:rsid w:val="00843341"/>
    <w:rsid w:val="008570E3"/>
    <w:rsid w:val="00866FBB"/>
    <w:rsid w:val="0089789F"/>
    <w:rsid w:val="008E2FDE"/>
    <w:rsid w:val="008E5A34"/>
    <w:rsid w:val="008E6C4D"/>
    <w:rsid w:val="008F0215"/>
    <w:rsid w:val="008F54B9"/>
    <w:rsid w:val="009110E8"/>
    <w:rsid w:val="00911275"/>
    <w:rsid w:val="009156A4"/>
    <w:rsid w:val="0092160F"/>
    <w:rsid w:val="0093453D"/>
    <w:rsid w:val="00940B30"/>
    <w:rsid w:val="00941E6E"/>
    <w:rsid w:val="009472FA"/>
    <w:rsid w:val="00973AC0"/>
    <w:rsid w:val="00975BED"/>
    <w:rsid w:val="009808D1"/>
    <w:rsid w:val="00982E7D"/>
    <w:rsid w:val="00993FE2"/>
    <w:rsid w:val="009C0DA2"/>
    <w:rsid w:val="009C7E6C"/>
    <w:rsid w:val="009D56D4"/>
    <w:rsid w:val="009E5196"/>
    <w:rsid w:val="009E592B"/>
    <w:rsid w:val="009F0B89"/>
    <w:rsid w:val="00A030FA"/>
    <w:rsid w:val="00A110C7"/>
    <w:rsid w:val="00A1255E"/>
    <w:rsid w:val="00A262A4"/>
    <w:rsid w:val="00A400FF"/>
    <w:rsid w:val="00A41903"/>
    <w:rsid w:val="00A51D98"/>
    <w:rsid w:val="00A62EE2"/>
    <w:rsid w:val="00A77633"/>
    <w:rsid w:val="00A92B48"/>
    <w:rsid w:val="00AA3CC9"/>
    <w:rsid w:val="00AA6FA3"/>
    <w:rsid w:val="00AB528D"/>
    <w:rsid w:val="00AC0F1D"/>
    <w:rsid w:val="00AD3A88"/>
    <w:rsid w:val="00AD45BF"/>
    <w:rsid w:val="00AF7B0C"/>
    <w:rsid w:val="00B0303A"/>
    <w:rsid w:val="00B168E6"/>
    <w:rsid w:val="00B16C85"/>
    <w:rsid w:val="00B3098E"/>
    <w:rsid w:val="00B528B8"/>
    <w:rsid w:val="00B573F6"/>
    <w:rsid w:val="00B801CC"/>
    <w:rsid w:val="00B90FFA"/>
    <w:rsid w:val="00BC47A0"/>
    <w:rsid w:val="00BD3EB9"/>
    <w:rsid w:val="00BD6A25"/>
    <w:rsid w:val="00BE5166"/>
    <w:rsid w:val="00C05026"/>
    <w:rsid w:val="00C07ACF"/>
    <w:rsid w:val="00C1743B"/>
    <w:rsid w:val="00C2292E"/>
    <w:rsid w:val="00C57159"/>
    <w:rsid w:val="00C92AB9"/>
    <w:rsid w:val="00C94931"/>
    <w:rsid w:val="00CD015D"/>
    <w:rsid w:val="00CD2742"/>
    <w:rsid w:val="00CD27F1"/>
    <w:rsid w:val="00CE61CE"/>
    <w:rsid w:val="00CF489B"/>
    <w:rsid w:val="00CF6D73"/>
    <w:rsid w:val="00D044CF"/>
    <w:rsid w:val="00D07961"/>
    <w:rsid w:val="00D12834"/>
    <w:rsid w:val="00D24E8C"/>
    <w:rsid w:val="00D350F0"/>
    <w:rsid w:val="00D41A0D"/>
    <w:rsid w:val="00D46BA0"/>
    <w:rsid w:val="00D50EAB"/>
    <w:rsid w:val="00D5102B"/>
    <w:rsid w:val="00D5173C"/>
    <w:rsid w:val="00D64CB6"/>
    <w:rsid w:val="00D71854"/>
    <w:rsid w:val="00D7532D"/>
    <w:rsid w:val="00D75D11"/>
    <w:rsid w:val="00D814E1"/>
    <w:rsid w:val="00D84F39"/>
    <w:rsid w:val="00D851A8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37278"/>
    <w:rsid w:val="00E5065F"/>
    <w:rsid w:val="00E5316C"/>
    <w:rsid w:val="00E80C76"/>
    <w:rsid w:val="00E84356"/>
    <w:rsid w:val="00EA079E"/>
    <w:rsid w:val="00EB35F5"/>
    <w:rsid w:val="00EB6491"/>
    <w:rsid w:val="00EC11AB"/>
    <w:rsid w:val="00EC5C85"/>
    <w:rsid w:val="00EC794C"/>
    <w:rsid w:val="00EE3EF1"/>
    <w:rsid w:val="00EF49B9"/>
    <w:rsid w:val="00F02C1B"/>
    <w:rsid w:val="00F06765"/>
    <w:rsid w:val="00F1354B"/>
    <w:rsid w:val="00F3560D"/>
    <w:rsid w:val="00F35B09"/>
    <w:rsid w:val="00F37D66"/>
    <w:rsid w:val="00F43E5A"/>
    <w:rsid w:val="00F5139D"/>
    <w:rsid w:val="00F52643"/>
    <w:rsid w:val="00F535BB"/>
    <w:rsid w:val="00F764E4"/>
    <w:rsid w:val="00F77561"/>
    <w:rsid w:val="00F9793D"/>
    <w:rsid w:val="00FA070F"/>
    <w:rsid w:val="00FD0332"/>
    <w:rsid w:val="00FF227D"/>
    <w:rsid w:val="00FF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2C707-3CA1-401E-BD07-4D60C92CF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72FB536D.dotm</Template>
  <TotalTime>0</TotalTime>
  <Pages>1</Pages>
  <Words>173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Bagus, Peter</cp:lastModifiedBy>
  <cp:revision>30</cp:revision>
  <cp:lastPrinted>2013-03-19T15:00:00Z</cp:lastPrinted>
  <dcterms:created xsi:type="dcterms:W3CDTF">2013-01-23T08:29:00Z</dcterms:created>
  <dcterms:modified xsi:type="dcterms:W3CDTF">2017-04-07T06:38:00Z</dcterms:modified>
</cp:coreProperties>
</file>